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7012C">
        <w:rPr>
          <w:rFonts w:ascii="Arial" w:hAnsi="Arial" w:cs="Arial"/>
          <w:b/>
          <w:caps/>
          <w:sz w:val="28"/>
          <w:szCs w:val="28"/>
        </w:rPr>
        <w:t xml:space="preserve"> 1384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EC7D0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Academia MONIQUE PAES STUDIO DE DANÇA e a Professora bailarina CÍNTIA MAGALHÃES pela conquista do 1º lugar no “Jazz Conjunto” – coreografia “Somos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Jacksons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”, no Festival de Dança ocorrido na cidade de Joinville.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A1E49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8D2FAE">
        <w:rPr>
          <w:rFonts w:ascii="Arial" w:hAnsi="Arial" w:cs="Arial"/>
        </w:rPr>
        <w:t>à</w:t>
      </w:r>
      <w:r w:rsidR="008D2FAE" w:rsidRPr="008D2FAE">
        <w:rPr>
          <w:rFonts w:ascii="Arial" w:hAnsi="Arial" w:cs="Arial"/>
        </w:rPr>
        <w:t xml:space="preserve"> Academia </w:t>
      </w:r>
      <w:r w:rsidR="008D2FAE">
        <w:rPr>
          <w:rFonts w:ascii="Arial" w:hAnsi="Arial" w:cs="Arial"/>
        </w:rPr>
        <w:t>MONIQUE PAES STUDIO DE DANÇA e à</w:t>
      </w:r>
      <w:r w:rsidR="008D2FAE" w:rsidRPr="008D2FAE">
        <w:rPr>
          <w:rFonts w:ascii="Arial" w:hAnsi="Arial" w:cs="Arial"/>
        </w:rPr>
        <w:t xml:space="preserve"> Professora bailarina CÍNTIA MAGALHÃES pela conquista do 1º lugar no “Jazz Conjunto” – coreografia “Somos </w:t>
      </w:r>
      <w:proofErr w:type="spellStart"/>
      <w:r w:rsidR="008D2FAE" w:rsidRPr="008D2FAE">
        <w:rPr>
          <w:rFonts w:ascii="Arial" w:hAnsi="Arial" w:cs="Arial"/>
        </w:rPr>
        <w:t>Jacksons</w:t>
      </w:r>
      <w:proofErr w:type="spellEnd"/>
      <w:r w:rsidR="008D2FAE" w:rsidRPr="008D2FAE">
        <w:rPr>
          <w:rFonts w:ascii="Arial" w:hAnsi="Arial" w:cs="Arial"/>
        </w:rPr>
        <w:t>”, no Festival de Dança ocorrido na cidade de Joinville</w:t>
      </w:r>
      <w:r w:rsidR="008D2FAE">
        <w:rPr>
          <w:rFonts w:ascii="Arial" w:hAnsi="Arial" w:cs="Arial"/>
        </w:rPr>
        <w:t>.</w:t>
      </w:r>
    </w:p>
    <w:p w:rsidR="000F107A" w:rsidRPr="000F107A" w:rsidRDefault="000F107A" w:rsidP="000F107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F107A">
        <w:rPr>
          <w:rFonts w:ascii="Arial" w:hAnsi="Arial" w:cs="Arial"/>
        </w:rPr>
        <w:t xml:space="preserve">O excelente resultado obtido pela Professora Cíntia obviamente coroa o trabalho exemplar da Academia, bem como a dedicação da bailarina e </w:t>
      </w:r>
      <w:r>
        <w:rPr>
          <w:rFonts w:ascii="Arial" w:hAnsi="Arial" w:cs="Arial"/>
        </w:rPr>
        <w:t xml:space="preserve">de seus alunos; </w:t>
      </w:r>
      <w:r w:rsidRPr="000F107A">
        <w:rPr>
          <w:rFonts w:ascii="Arial" w:hAnsi="Arial" w:cs="Arial"/>
        </w:rPr>
        <w:t xml:space="preserve">reconhecemos a importância da conquista obtida, pois o Festival de Dança de Joinville é considerado </w:t>
      </w:r>
      <w:r>
        <w:rPr>
          <w:rFonts w:ascii="Arial" w:hAnsi="Arial" w:cs="Arial"/>
        </w:rPr>
        <w:t xml:space="preserve">o </w:t>
      </w:r>
      <w:r w:rsidRPr="000F107A">
        <w:rPr>
          <w:rFonts w:ascii="Arial" w:hAnsi="Arial" w:cs="Arial"/>
        </w:rPr>
        <w:t>maior do mundo.</w:t>
      </w:r>
    </w:p>
    <w:p w:rsidR="000F107A" w:rsidRPr="000F107A" w:rsidRDefault="000F107A" w:rsidP="000F107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</w:t>
      </w:r>
      <w:r w:rsidRPr="000F107A">
        <w:rPr>
          <w:rFonts w:ascii="Arial" w:hAnsi="Arial" w:cs="Arial"/>
        </w:rPr>
        <w:t xml:space="preserve"> além de difundir o nome de</w:t>
      </w:r>
      <w:r>
        <w:rPr>
          <w:rFonts w:ascii="Arial" w:hAnsi="Arial" w:cs="Arial"/>
        </w:rPr>
        <w:t xml:space="preserve"> nossa cidade, demonstra</w:t>
      </w:r>
      <w:r w:rsidRPr="000F107A">
        <w:rPr>
          <w:rFonts w:ascii="Arial" w:hAnsi="Arial" w:cs="Arial"/>
        </w:rPr>
        <w:t xml:space="preserve"> a enorme capacidade da bailarina, uma vez que o triunfo se deu no maior evento de dança mundial, com número significativo de partici</w:t>
      </w:r>
      <w:r>
        <w:rPr>
          <w:rFonts w:ascii="Arial" w:hAnsi="Arial" w:cs="Arial"/>
        </w:rPr>
        <w:t>pantes</w:t>
      </w:r>
      <w:r w:rsidR="0030579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 c</w:t>
      </w:r>
      <w:r w:rsidRPr="000F107A">
        <w:rPr>
          <w:rFonts w:ascii="Arial" w:hAnsi="Arial" w:cs="Arial"/>
        </w:rPr>
        <w:t>oncluímos que o êxito obtido, somente redundará em novas conquistas.</w:t>
      </w:r>
    </w:p>
    <w:p w:rsidR="000F107A" w:rsidRPr="000F107A" w:rsidRDefault="000F107A" w:rsidP="000F107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F107A">
        <w:rPr>
          <w:rFonts w:ascii="Arial" w:hAnsi="Arial" w:cs="Arial"/>
        </w:rPr>
        <w:t xml:space="preserve">Assim, reforçando nossos sinceros cumprimentos, respeitosamente </w:t>
      </w:r>
      <w:r w:rsidRPr="000F107A">
        <w:rPr>
          <w:rFonts w:ascii="Arial" w:hAnsi="Arial" w:cs="Arial"/>
          <w:b/>
        </w:rPr>
        <w:t>REQUEREMOS</w:t>
      </w:r>
      <w:r w:rsidRPr="000F107A">
        <w:rPr>
          <w:rFonts w:ascii="Arial" w:hAnsi="Arial" w:cs="Arial"/>
        </w:rPr>
        <w:t xml:space="preserve"> as providências habituais e necessárias para a divulgação desta propositura à Academia MONIQUE PA</w:t>
      </w:r>
      <w:r w:rsidR="0030579F">
        <w:rPr>
          <w:rFonts w:ascii="Arial" w:hAnsi="Arial" w:cs="Arial"/>
        </w:rPr>
        <w:t>ES STUDIO DE DANÇA, bem como à P</w:t>
      </w:r>
      <w:r w:rsidRPr="000F107A">
        <w:rPr>
          <w:rFonts w:ascii="Arial" w:hAnsi="Arial" w:cs="Arial"/>
        </w:rPr>
        <w:t>rofes</w:t>
      </w:r>
      <w:r w:rsidR="0030579F">
        <w:rPr>
          <w:rFonts w:ascii="Arial" w:hAnsi="Arial" w:cs="Arial"/>
        </w:rPr>
        <w:t>sora bailarina CÍNTIA MAGALHÃES</w:t>
      </w:r>
      <w:bookmarkStart w:id="0" w:name="_GoBack"/>
      <w:bookmarkEnd w:id="0"/>
      <w:r w:rsidRPr="000F107A">
        <w:rPr>
          <w:rFonts w:ascii="Arial" w:hAnsi="Arial" w:cs="Arial"/>
        </w:rPr>
        <w:t xml:space="preserve"> pela conquista do 1° lugar no Festival de Dança de Joinville.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D2FAE">
        <w:rPr>
          <w:rFonts w:ascii="Arial" w:hAnsi="Arial" w:cs="Arial"/>
        </w:rPr>
        <w:t>05 de agosto de 2015.</w:t>
      </w:r>
    </w:p>
    <w:p w:rsidR="000F107A" w:rsidRDefault="000F107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2FAE" w:rsidRDefault="008D2FAE" w:rsidP="008D2FAE">
      <w:pPr>
        <w:spacing w:line="360" w:lineRule="auto"/>
        <w:jc w:val="center"/>
        <w:rPr>
          <w:rFonts w:ascii="Arial" w:eastAsia="Calibri" w:hAnsi="Arial" w:cs="Arial"/>
          <w:b/>
          <w:lang w:eastAsia="en-US"/>
        </w:rPr>
      </w:pPr>
      <w:r w:rsidRPr="008D2FAE">
        <w:rPr>
          <w:rFonts w:ascii="Arial" w:eastAsia="Calibri" w:hAnsi="Arial" w:cs="Arial"/>
          <w:b/>
          <w:lang w:eastAsia="en-US"/>
        </w:rPr>
        <w:t>ANTONELE MARMO</w:t>
      </w:r>
    </w:p>
    <w:p w:rsidR="008D2FAE" w:rsidRPr="008D2FAE" w:rsidRDefault="008D2FAE" w:rsidP="008D2FAE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PT</w:t>
      </w:r>
    </w:p>
    <w:sectPr w:rsidR="008D2FAE" w:rsidRPr="008D2FAE" w:rsidSect="000F10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2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52E" w:rsidRDefault="0049052E">
      <w:r>
        <w:separator/>
      </w:r>
    </w:p>
  </w:endnote>
  <w:endnote w:type="continuationSeparator" w:id="0">
    <w:p w:rsidR="0049052E" w:rsidRDefault="0049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52E" w:rsidRDefault="0049052E">
      <w:r>
        <w:separator/>
      </w:r>
    </w:p>
  </w:footnote>
  <w:footnote w:type="continuationSeparator" w:id="0">
    <w:p w:rsidR="0049052E" w:rsidRDefault="00490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1" name="Imagem 2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F107A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0579F"/>
    <w:rsid w:val="00323F0F"/>
    <w:rsid w:val="00397FF3"/>
    <w:rsid w:val="00412795"/>
    <w:rsid w:val="004730B0"/>
    <w:rsid w:val="00487D64"/>
    <w:rsid w:val="0049052E"/>
    <w:rsid w:val="00493115"/>
    <w:rsid w:val="004E46DA"/>
    <w:rsid w:val="004F1FA8"/>
    <w:rsid w:val="004F39E9"/>
    <w:rsid w:val="00505FD8"/>
    <w:rsid w:val="00564368"/>
    <w:rsid w:val="0057012C"/>
    <w:rsid w:val="005B3D21"/>
    <w:rsid w:val="005C3938"/>
    <w:rsid w:val="005E138D"/>
    <w:rsid w:val="00624472"/>
    <w:rsid w:val="006426AE"/>
    <w:rsid w:val="00681021"/>
    <w:rsid w:val="00682E6E"/>
    <w:rsid w:val="0069312F"/>
    <w:rsid w:val="006A1E49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8D2FAE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C7D04"/>
    <w:rsid w:val="00ED2065"/>
    <w:rsid w:val="00F27895"/>
    <w:rsid w:val="00F420E5"/>
    <w:rsid w:val="00F73DA3"/>
    <w:rsid w:val="00FA3CFC"/>
    <w:rsid w:val="00FE28F8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BE8B37D-1C56-464B-A0A2-A18BB25E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90C4F-365D-4005-8547-41F4427F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41</TotalTime>
  <Pages>1</Pages>
  <Words>246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8</cp:revision>
  <cp:lastPrinted>2014-12-11T13:13:00Z</cp:lastPrinted>
  <dcterms:created xsi:type="dcterms:W3CDTF">2015-08-04T11:23:00Z</dcterms:created>
  <dcterms:modified xsi:type="dcterms:W3CDTF">2015-08-04T19:25:00Z</dcterms:modified>
</cp:coreProperties>
</file>